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3F089" w14:textId="77777777" w:rsidR="007D63B1" w:rsidRDefault="007D63B1" w:rsidP="007D6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CRAYTON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76F69AC" w14:textId="77777777" w:rsidR="007D63B1" w:rsidRDefault="007D63B1" w:rsidP="007D6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Monk of </w:t>
      </w:r>
      <w:proofErr w:type="spellStart"/>
      <w:r>
        <w:rPr>
          <w:rFonts w:ascii="Times New Roman" w:hAnsi="Times New Roman" w:cs="Times New Roman"/>
        </w:rPr>
        <w:t>Malmesbury</w:t>
      </w:r>
      <w:proofErr w:type="spellEnd"/>
      <w:r>
        <w:rPr>
          <w:rFonts w:ascii="Times New Roman" w:hAnsi="Times New Roman" w:cs="Times New Roman"/>
        </w:rPr>
        <w:t xml:space="preserve"> Abbey, Wiltshire.</w:t>
      </w:r>
    </w:p>
    <w:p w14:paraId="1835C447" w14:textId="77777777" w:rsidR="007D63B1" w:rsidRDefault="007D63B1" w:rsidP="007D63B1">
      <w:pPr>
        <w:rPr>
          <w:rFonts w:ascii="Times New Roman" w:hAnsi="Times New Roman" w:cs="Times New Roman"/>
        </w:rPr>
      </w:pPr>
    </w:p>
    <w:p w14:paraId="61B794A2" w14:textId="77777777" w:rsidR="007D63B1" w:rsidRDefault="007D63B1" w:rsidP="007D63B1">
      <w:pPr>
        <w:rPr>
          <w:rFonts w:ascii="Times New Roman" w:hAnsi="Times New Roman" w:cs="Times New Roman"/>
        </w:rPr>
      </w:pPr>
    </w:p>
    <w:p w14:paraId="5ACDF792" w14:textId="77777777" w:rsidR="007D63B1" w:rsidRDefault="007D63B1" w:rsidP="007D6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Thomas </w:t>
      </w:r>
      <w:proofErr w:type="spellStart"/>
      <w:r>
        <w:rPr>
          <w:rFonts w:ascii="Times New Roman" w:hAnsi="Times New Roman" w:cs="Times New Roman"/>
        </w:rPr>
        <w:t>Olveston</w:t>
      </w:r>
      <w:proofErr w:type="spellEnd"/>
      <w:r>
        <w:rPr>
          <w:rFonts w:ascii="Times New Roman" w:hAnsi="Times New Roman" w:cs="Times New Roman"/>
        </w:rPr>
        <w:t xml:space="preserve">, Abbot of </w:t>
      </w:r>
      <w:proofErr w:type="spellStart"/>
      <w:r>
        <w:rPr>
          <w:rFonts w:ascii="Times New Roman" w:hAnsi="Times New Roman" w:cs="Times New Roman"/>
        </w:rPr>
        <w:t>Malmesbury</w:t>
      </w:r>
      <w:proofErr w:type="spellEnd"/>
      <w:r>
        <w:rPr>
          <w:rFonts w:ascii="Times New Roman" w:hAnsi="Times New Roman" w:cs="Times New Roman"/>
        </w:rPr>
        <w:t xml:space="preserve">(q.v.), brought a plaint of </w:t>
      </w:r>
    </w:p>
    <w:p w14:paraId="2A9F8B62" w14:textId="77777777" w:rsidR="007D63B1" w:rsidRDefault="007D63B1" w:rsidP="007D6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debt against William Haynes of Bath(q.v.) and his wife, Edith(q.v.), as </w:t>
      </w:r>
    </w:p>
    <w:p w14:paraId="45B3054B" w14:textId="77777777" w:rsidR="007D63B1" w:rsidRDefault="007D63B1" w:rsidP="007D6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the executors of Alice Brayton(q.v.).</w:t>
      </w:r>
    </w:p>
    <w:p w14:paraId="7FDEEE27" w14:textId="77777777" w:rsidR="007D63B1" w:rsidRDefault="007D63B1" w:rsidP="007D6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6633B31" w14:textId="77777777" w:rsidR="007D63B1" w:rsidRDefault="007D63B1" w:rsidP="007D63B1">
      <w:pPr>
        <w:rPr>
          <w:rFonts w:ascii="Times New Roman" w:hAnsi="Times New Roman" w:cs="Times New Roman"/>
        </w:rPr>
      </w:pPr>
    </w:p>
    <w:p w14:paraId="47E2855E" w14:textId="77777777" w:rsidR="007D63B1" w:rsidRDefault="007D63B1" w:rsidP="007D63B1">
      <w:pPr>
        <w:rPr>
          <w:rFonts w:ascii="Times New Roman" w:hAnsi="Times New Roman" w:cs="Times New Roman"/>
        </w:rPr>
      </w:pPr>
    </w:p>
    <w:p w14:paraId="58233453" w14:textId="77777777" w:rsidR="007D63B1" w:rsidRDefault="007D63B1" w:rsidP="007D63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August 2018</w:t>
      </w:r>
    </w:p>
    <w:p w14:paraId="584B790E" w14:textId="77777777" w:rsidR="006B2F86" w:rsidRPr="00E71FC3" w:rsidRDefault="007D63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42BCE" w14:textId="77777777" w:rsidR="007D63B1" w:rsidRDefault="007D63B1" w:rsidP="00E71FC3">
      <w:r>
        <w:separator/>
      </w:r>
    </w:p>
  </w:endnote>
  <w:endnote w:type="continuationSeparator" w:id="0">
    <w:p w14:paraId="3CAAA529" w14:textId="77777777" w:rsidR="007D63B1" w:rsidRDefault="007D63B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5E7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FFABB" w14:textId="77777777" w:rsidR="007D63B1" w:rsidRDefault="007D63B1" w:rsidP="00E71FC3">
      <w:r>
        <w:separator/>
      </w:r>
    </w:p>
  </w:footnote>
  <w:footnote w:type="continuationSeparator" w:id="0">
    <w:p w14:paraId="07C87184" w14:textId="77777777" w:rsidR="007D63B1" w:rsidRDefault="007D63B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3B1"/>
    <w:rsid w:val="001A7C09"/>
    <w:rsid w:val="00577BD5"/>
    <w:rsid w:val="00656CBA"/>
    <w:rsid w:val="006A1F77"/>
    <w:rsid w:val="00733BE7"/>
    <w:rsid w:val="007D63B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700D1"/>
  <w15:chartTrackingRefBased/>
  <w15:docId w15:val="{21CF94A9-8E27-4BF6-AB03-A9FF458D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63B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2018-09-13T18:25:00Z</dcterms:created>
  <dcterms:modified xsi:type="dcterms:W3CDTF">2018-09-13T18:26:00Z</dcterms:modified>
</cp:coreProperties>
</file>